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15265" w14:textId="77777777" w:rsidR="00A91C8F" w:rsidRDefault="00A91C8F" w:rsidP="00A91C8F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Richard BOTELER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fl.1422)</w:t>
      </w:r>
    </w:p>
    <w:p w14:paraId="1172B959" w14:textId="77777777" w:rsidR="00A91C8F" w:rsidRDefault="00A91C8F" w:rsidP="00A91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Tower Ward, London.</w:t>
      </w:r>
    </w:p>
    <w:p w14:paraId="793D37D6" w14:textId="77777777" w:rsidR="00A91C8F" w:rsidRDefault="00A91C8F" w:rsidP="00A91C8F">
      <w:pPr>
        <w:pStyle w:val="NoSpacing"/>
        <w:rPr>
          <w:rFonts w:cs="Times New Roman"/>
          <w:szCs w:val="24"/>
        </w:rPr>
      </w:pPr>
    </w:p>
    <w:p w14:paraId="3C9408E6" w14:textId="77777777" w:rsidR="00A91C8F" w:rsidRDefault="00A91C8F" w:rsidP="00A91C8F">
      <w:pPr>
        <w:pStyle w:val="NoSpacing"/>
        <w:rPr>
          <w:rFonts w:cs="Times New Roman"/>
          <w:szCs w:val="24"/>
        </w:rPr>
      </w:pPr>
    </w:p>
    <w:p w14:paraId="162638A6" w14:textId="77777777" w:rsidR="00A91C8F" w:rsidRDefault="00A91C8F" w:rsidP="00A91C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Jan.1422</w:t>
      </w:r>
      <w:r>
        <w:rPr>
          <w:rFonts w:cs="Times New Roman"/>
          <w:szCs w:val="24"/>
        </w:rPr>
        <w:tab/>
        <w:t>He was elected one of the Scavengers.</w:t>
      </w:r>
    </w:p>
    <w:p w14:paraId="5357EAA8" w14:textId="77777777" w:rsidR="00A91C8F" w:rsidRDefault="00A91C8F" w:rsidP="00A91C8F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6ED20B44" w14:textId="77777777" w:rsidR="00A91C8F" w:rsidRDefault="00A91C8F" w:rsidP="00A91C8F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p.555)</w:t>
      </w:r>
    </w:p>
    <w:p w14:paraId="0B07208C" w14:textId="77777777" w:rsidR="00A91C8F" w:rsidRDefault="00A91C8F" w:rsidP="00A91C8F">
      <w:pPr>
        <w:pStyle w:val="NoSpacing"/>
        <w:rPr>
          <w:rFonts w:eastAsia="Times New Roman" w:cs="Times New Roman"/>
          <w:szCs w:val="24"/>
        </w:rPr>
      </w:pPr>
    </w:p>
    <w:p w14:paraId="2B78639E" w14:textId="77777777" w:rsidR="00A91C8F" w:rsidRDefault="00A91C8F" w:rsidP="00A91C8F">
      <w:pPr>
        <w:pStyle w:val="NoSpacing"/>
        <w:rPr>
          <w:rFonts w:eastAsia="Times New Roman" w:cs="Times New Roman"/>
          <w:szCs w:val="24"/>
        </w:rPr>
      </w:pPr>
    </w:p>
    <w:p w14:paraId="4492662F" w14:textId="77777777" w:rsidR="00A91C8F" w:rsidRDefault="00A91C8F" w:rsidP="00A91C8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January 2024</w:t>
      </w:r>
    </w:p>
    <w:p w14:paraId="50C02F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2D849" w14:textId="77777777" w:rsidR="00A91C8F" w:rsidRDefault="00A91C8F" w:rsidP="009139A6">
      <w:r>
        <w:separator/>
      </w:r>
    </w:p>
  </w:endnote>
  <w:endnote w:type="continuationSeparator" w:id="0">
    <w:p w14:paraId="0E4DE70F" w14:textId="77777777" w:rsidR="00A91C8F" w:rsidRDefault="00A91C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C7B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1B4D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3E2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CAEC3" w14:textId="77777777" w:rsidR="00A91C8F" w:rsidRDefault="00A91C8F" w:rsidP="009139A6">
      <w:r>
        <w:separator/>
      </w:r>
    </w:p>
  </w:footnote>
  <w:footnote w:type="continuationSeparator" w:id="0">
    <w:p w14:paraId="48E0B4B7" w14:textId="77777777" w:rsidR="00A91C8F" w:rsidRDefault="00A91C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9EF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1FE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93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C8F"/>
    <w:rsid w:val="000666E0"/>
    <w:rsid w:val="002510B7"/>
    <w:rsid w:val="005C130B"/>
    <w:rsid w:val="00826F5C"/>
    <w:rsid w:val="009139A6"/>
    <w:rsid w:val="009448BB"/>
    <w:rsid w:val="00947624"/>
    <w:rsid w:val="00A3176C"/>
    <w:rsid w:val="00A91C8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39600"/>
  <w15:chartTrackingRefBased/>
  <w15:docId w15:val="{E2121A2E-67B8-4D6D-A807-6FC3DC444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2024-01-18T17:44:00Z</dcterms:created>
  <dcterms:modified xsi:type="dcterms:W3CDTF">2024-01-18T17:45:00Z</dcterms:modified>
</cp:coreProperties>
</file>